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5ABD59" w14:textId="77777777" w:rsidR="00781C1C" w:rsidRPr="008642EC" w:rsidRDefault="00781C1C" w:rsidP="00781C1C">
      <w:pPr>
        <w:pStyle w:val="BasicParagraph"/>
        <w:suppressAutoHyphens/>
        <w:spacing w:line="240" w:lineRule="auto"/>
        <w:rPr>
          <w:rFonts w:ascii="Times New Roman" w:hAnsi="Times New Roman" w:cs="Times New Roman"/>
          <w:bCs/>
          <w:color w:val="000000" w:themeColor="text1"/>
          <w:szCs w:val="21"/>
        </w:rPr>
      </w:pPr>
      <w:bookmarkStart w:id="0" w:name="_Hlk139361350"/>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D1EC610" w14:textId="77777777" w:rsidR="00781C1C" w:rsidRPr="00992C7B" w:rsidRDefault="00781C1C" w:rsidP="00781C1C">
      <w:pPr>
        <w:pStyle w:val="BasicParagraph"/>
        <w:suppressAutoHyphens/>
        <w:spacing w:line="240" w:lineRule="auto"/>
        <w:rPr>
          <w:rFonts w:ascii="Times New Roman" w:hAnsi="Times New Roman" w:cs="Times New Roman"/>
          <w:b/>
          <w:bCs/>
          <w:color w:val="000000" w:themeColor="text1"/>
          <w:sz w:val="12"/>
          <w:szCs w:val="12"/>
        </w:rPr>
      </w:pPr>
    </w:p>
    <w:p w14:paraId="00A13FA3" w14:textId="77777777" w:rsidR="00781C1C" w:rsidRPr="00582653" w:rsidRDefault="00781C1C" w:rsidP="00781C1C">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4513124D" w14:textId="77777777" w:rsidR="00781C1C" w:rsidRDefault="00781C1C" w:rsidP="00781C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07B1F5C2" w14:textId="77777777" w:rsidR="00781C1C" w:rsidRDefault="00781C1C" w:rsidP="00781C1C">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512DD3FD" w14:textId="77777777" w:rsidR="00781C1C" w:rsidRPr="00582653" w:rsidRDefault="00781C1C" w:rsidP="00781C1C">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2B217E59" wp14:editId="3EF8DB1F">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662A79CF" w14:textId="7D3ED6E4" w:rsidR="00781C1C" w:rsidRDefault="00781C1C" w:rsidP="00781C1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Project action plan template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068FDF6E" w14:textId="77777777" w:rsidR="00781C1C" w:rsidRDefault="00781C1C" w:rsidP="00781C1C">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587B41A5" w14:textId="77777777" w:rsidR="00781C1C" w:rsidRPr="00582653" w:rsidRDefault="00781C1C" w:rsidP="00781C1C">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0B924A1C" w14:textId="77777777" w:rsidR="00781C1C" w:rsidRPr="00582653" w:rsidRDefault="00781C1C" w:rsidP="00781C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0631CE9F" w14:textId="77777777" w:rsidR="00781C1C" w:rsidRPr="008642EC" w:rsidRDefault="00781C1C" w:rsidP="00781C1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3FD050F3" w14:textId="77777777" w:rsidR="00781C1C" w:rsidRPr="008642EC" w:rsidRDefault="00781C1C" w:rsidP="00781C1C">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35BE540B" w14:textId="77777777" w:rsidR="00781C1C" w:rsidRPr="00582653" w:rsidRDefault="00781C1C" w:rsidP="00781C1C">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61AAF4B3" w14:textId="77777777" w:rsidR="00781C1C" w:rsidRPr="008642EC" w:rsidRDefault="00781C1C" w:rsidP="00781C1C">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767A5489" w14:textId="77777777" w:rsidR="00781C1C" w:rsidRPr="008642EC" w:rsidRDefault="00781C1C" w:rsidP="00781C1C">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E09FFFC" w14:textId="77777777" w:rsidR="00781C1C" w:rsidRPr="00992C7B" w:rsidRDefault="00781C1C" w:rsidP="00781C1C">
      <w:pPr>
        <w:pStyle w:val="BasicParagraph"/>
        <w:suppressAutoHyphens/>
        <w:spacing w:line="240" w:lineRule="auto"/>
        <w:ind w:left="1440"/>
        <w:rPr>
          <w:rFonts w:ascii="Times New Roman" w:hAnsi="Times New Roman" w:cs="Times New Roman"/>
          <w:color w:val="000000" w:themeColor="text1"/>
          <w:sz w:val="12"/>
          <w:szCs w:val="12"/>
        </w:rPr>
      </w:pPr>
    </w:p>
    <w:p w14:paraId="70AE35E5" w14:textId="77777777" w:rsidR="00781C1C" w:rsidRPr="00582653" w:rsidRDefault="00781C1C" w:rsidP="00781C1C">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665679BE" w14:textId="77777777" w:rsidR="00781C1C" w:rsidRDefault="00781C1C" w:rsidP="00781C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E894910" w14:textId="77777777" w:rsidR="00781C1C" w:rsidRPr="00992C7B" w:rsidRDefault="00781C1C" w:rsidP="00781C1C">
      <w:pPr>
        <w:pStyle w:val="BasicParagraph"/>
        <w:suppressAutoHyphens/>
        <w:spacing w:line="240" w:lineRule="auto"/>
        <w:ind w:left="1440"/>
        <w:rPr>
          <w:rFonts w:ascii="Times New Roman" w:hAnsi="Times New Roman" w:cs="Times New Roman"/>
          <w:color w:val="000000" w:themeColor="text1"/>
          <w:sz w:val="12"/>
          <w:szCs w:val="12"/>
        </w:rPr>
      </w:pPr>
    </w:p>
    <w:p w14:paraId="13C4B8E4" w14:textId="77777777" w:rsidR="00781C1C" w:rsidRDefault="00781C1C" w:rsidP="00781C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CF5C0A4" w14:textId="77777777" w:rsidR="00781C1C" w:rsidRPr="00B87FFB" w:rsidRDefault="00781C1C" w:rsidP="00781C1C">
      <w:pPr>
        <w:pStyle w:val="BasicParagraph"/>
        <w:suppressAutoHyphens/>
        <w:spacing w:line="240" w:lineRule="auto"/>
        <w:ind w:left="1440"/>
        <w:rPr>
          <w:rFonts w:ascii="Times New Roman" w:hAnsi="Times New Roman" w:cs="Times New Roman"/>
          <w:color w:val="000000" w:themeColor="text1"/>
          <w:sz w:val="10"/>
          <w:szCs w:val="10"/>
        </w:rPr>
      </w:pPr>
    </w:p>
    <w:p w14:paraId="7AEC4E28" w14:textId="77777777" w:rsidR="00781C1C" w:rsidRDefault="00781C1C" w:rsidP="00781C1C">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567F5B07" w14:textId="77777777" w:rsidR="00781C1C" w:rsidRPr="000B1EEC" w:rsidRDefault="00781C1C" w:rsidP="00781C1C">
      <w:pPr>
        <w:pStyle w:val="BasicParagraph"/>
        <w:suppressAutoHyphens/>
        <w:spacing w:line="240" w:lineRule="auto"/>
        <w:rPr>
          <w:rFonts w:ascii="Times New Roman" w:hAnsi="Times New Roman" w:cs="Times New Roman"/>
          <w:color w:val="000000" w:themeColor="text1"/>
          <w:sz w:val="10"/>
          <w:szCs w:val="10"/>
        </w:rPr>
      </w:pPr>
    </w:p>
    <w:p w14:paraId="5F6D3A97" w14:textId="6EC6E488" w:rsidR="00781C1C" w:rsidRDefault="00781C1C" w:rsidP="00781C1C">
      <w:pPr>
        <w:pStyle w:val="Default"/>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bookmarkStart w:id="1" w:name="_GoBack"/>
      <w:bookmarkEnd w:id="0"/>
      <w:bookmarkEnd w:id="1"/>
    </w:p>
    <w:p w14:paraId="151C9369" w14:textId="77777777" w:rsidR="00781C1C" w:rsidRDefault="00781C1C">
      <w:pPr>
        <w:spacing w:before="0" w:after="160" w:line="259" w:lineRule="auto"/>
        <w:rPr>
          <w:rFonts w:ascii="Calibri" w:eastAsiaTheme="majorEastAsia" w:hAnsi="Calibri" w:cstheme="majorBidi"/>
          <w:b/>
          <w:color w:val="0031A7" w:themeColor="text2"/>
          <w:sz w:val="32"/>
          <w:szCs w:val="32"/>
        </w:rPr>
      </w:pPr>
      <w:r>
        <w:br w:type="page"/>
      </w:r>
    </w:p>
    <w:p w14:paraId="31446D32" w14:textId="7C6DA33F" w:rsidR="00D45E92" w:rsidRDefault="00D45E92" w:rsidP="00D45E92">
      <w:pPr>
        <w:pStyle w:val="Heading1"/>
      </w:pPr>
      <w:r>
        <w:lastRenderedPageBreak/>
        <w:t>MPower108 Project a</w:t>
      </w:r>
      <w:r w:rsidRPr="003D6471">
        <w:t>ction plan</w:t>
      </w:r>
      <w:r>
        <w:t xml:space="preserve"> template</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555"/>
        <w:gridCol w:w="4787"/>
        <w:gridCol w:w="1031"/>
        <w:gridCol w:w="618"/>
        <w:gridCol w:w="618"/>
        <w:gridCol w:w="1212"/>
        <w:gridCol w:w="3890"/>
      </w:tblGrid>
      <w:tr w:rsidR="00457250" w:rsidRPr="003D6471" w14:paraId="0B595404" w14:textId="1DA6E20E" w:rsidTr="0072775C">
        <w:tc>
          <w:tcPr>
            <w:tcW w:w="1555" w:type="dxa"/>
            <w:shd w:val="clear" w:color="auto" w:fill="auto"/>
          </w:tcPr>
          <w:p w14:paraId="1E7FD20A" w14:textId="77777777" w:rsidR="00457250" w:rsidRPr="003D6471" w:rsidRDefault="00457250" w:rsidP="00B464C4">
            <w:r w:rsidRPr="003D6471">
              <w:t>Plan type</w:t>
            </w:r>
          </w:p>
        </w:tc>
        <w:tc>
          <w:tcPr>
            <w:tcW w:w="12156" w:type="dxa"/>
            <w:gridSpan w:val="6"/>
            <w:shd w:val="clear" w:color="auto" w:fill="auto"/>
          </w:tcPr>
          <w:p w14:paraId="263AF327" w14:textId="30F8E2B4" w:rsidR="00457250" w:rsidRDefault="00457250" w:rsidP="00B464C4">
            <w:r>
              <w:t>Project action plan</w:t>
            </w:r>
          </w:p>
        </w:tc>
      </w:tr>
      <w:tr w:rsidR="00457250" w:rsidRPr="003D6471" w14:paraId="4E2B3D67" w14:textId="0C38DE7B" w:rsidTr="0072775C">
        <w:tc>
          <w:tcPr>
            <w:tcW w:w="1555" w:type="dxa"/>
            <w:shd w:val="clear" w:color="auto" w:fill="auto"/>
          </w:tcPr>
          <w:p w14:paraId="7CF8DEDD" w14:textId="77777777" w:rsidR="00457250" w:rsidRPr="003D6471" w:rsidRDefault="00457250" w:rsidP="00B464C4">
            <w:r w:rsidRPr="003D6471">
              <w:t xml:space="preserve">Date </w:t>
            </w:r>
          </w:p>
        </w:tc>
        <w:tc>
          <w:tcPr>
            <w:tcW w:w="12156" w:type="dxa"/>
            <w:gridSpan w:val="6"/>
            <w:shd w:val="clear" w:color="auto" w:fill="auto"/>
          </w:tcPr>
          <w:p w14:paraId="7CBBD040" w14:textId="77777777" w:rsidR="00457250" w:rsidRPr="003D6471" w:rsidRDefault="00457250" w:rsidP="00B464C4"/>
        </w:tc>
      </w:tr>
      <w:tr w:rsidR="00457250" w:rsidRPr="003D6471" w14:paraId="417B2FFB" w14:textId="443AC20B" w:rsidTr="003126BF">
        <w:tc>
          <w:tcPr>
            <w:tcW w:w="13711" w:type="dxa"/>
            <w:gridSpan w:val="7"/>
            <w:shd w:val="clear" w:color="auto" w:fill="E6EAF6" w:themeFill="background1"/>
          </w:tcPr>
          <w:p w14:paraId="1D32E6CE" w14:textId="71E157FA" w:rsidR="00457250" w:rsidRPr="009E61CF" w:rsidRDefault="00457250" w:rsidP="00B464C4">
            <w:pPr>
              <w:rPr>
                <w:b/>
              </w:rPr>
            </w:pPr>
            <w:r w:rsidRPr="009E61CF">
              <w:rPr>
                <w:b/>
              </w:rPr>
              <w:t>Project overview</w:t>
            </w:r>
          </w:p>
        </w:tc>
      </w:tr>
      <w:tr w:rsidR="00457250" w:rsidRPr="003D6471" w14:paraId="5C513DB4" w14:textId="6905B946" w:rsidTr="0072775C">
        <w:trPr>
          <w:trHeight w:val="1056"/>
        </w:trPr>
        <w:tc>
          <w:tcPr>
            <w:tcW w:w="13711" w:type="dxa"/>
            <w:gridSpan w:val="7"/>
          </w:tcPr>
          <w:p w14:paraId="1BA1B0B0" w14:textId="77777777" w:rsidR="00457250" w:rsidRPr="00F509F8" w:rsidRDefault="00457250" w:rsidP="00B464C4">
            <w:pPr>
              <w:rPr>
                <w:i/>
              </w:rPr>
            </w:pPr>
          </w:p>
        </w:tc>
      </w:tr>
      <w:tr w:rsidR="00457250" w:rsidRPr="003D6471" w14:paraId="4A53A02B" w14:textId="31AA237E" w:rsidTr="003126BF">
        <w:tc>
          <w:tcPr>
            <w:tcW w:w="13711" w:type="dxa"/>
            <w:gridSpan w:val="7"/>
            <w:shd w:val="clear" w:color="auto" w:fill="E6EAF6" w:themeFill="background1"/>
          </w:tcPr>
          <w:p w14:paraId="6720735C" w14:textId="43162E3B" w:rsidR="00457250" w:rsidRPr="009E61CF" w:rsidRDefault="00457250" w:rsidP="00B464C4">
            <w:pPr>
              <w:rPr>
                <w:b/>
              </w:rPr>
            </w:pPr>
            <w:r w:rsidRPr="009E61CF">
              <w:rPr>
                <w:b/>
              </w:rPr>
              <w:t>Outcomes</w:t>
            </w:r>
          </w:p>
        </w:tc>
      </w:tr>
      <w:tr w:rsidR="00457250" w:rsidRPr="003D6471" w14:paraId="070E05B3" w14:textId="27BC42B2" w:rsidTr="0072775C">
        <w:tc>
          <w:tcPr>
            <w:tcW w:w="1555" w:type="dxa"/>
            <w:shd w:val="clear" w:color="auto" w:fill="E6EAF6" w:themeFill="background1"/>
          </w:tcPr>
          <w:p w14:paraId="053465D8" w14:textId="77777777" w:rsidR="00457250" w:rsidRPr="003D6471" w:rsidRDefault="00457250" w:rsidP="00B464C4">
            <w:pPr>
              <w:rPr>
                <w:bCs/>
              </w:rPr>
            </w:pPr>
            <w:r w:rsidRPr="003D6471">
              <w:rPr>
                <w:bCs/>
              </w:rPr>
              <w:t>No.</w:t>
            </w:r>
          </w:p>
        </w:tc>
        <w:tc>
          <w:tcPr>
            <w:tcW w:w="6436" w:type="dxa"/>
            <w:gridSpan w:val="3"/>
            <w:shd w:val="clear" w:color="auto" w:fill="E6EAF6" w:themeFill="background1"/>
          </w:tcPr>
          <w:p w14:paraId="4633C93D" w14:textId="33E63AFE" w:rsidR="00457250" w:rsidRPr="003D6471" w:rsidRDefault="00457250" w:rsidP="00B464C4">
            <w:pPr>
              <w:rPr>
                <w:bCs/>
              </w:rPr>
            </w:pPr>
            <w:r>
              <w:rPr>
                <w:bCs/>
              </w:rPr>
              <w:t>Project outcomes / o</w:t>
            </w:r>
            <w:r w:rsidRPr="003D6471">
              <w:rPr>
                <w:bCs/>
              </w:rPr>
              <w:t>bjectives</w:t>
            </w:r>
          </w:p>
        </w:tc>
        <w:tc>
          <w:tcPr>
            <w:tcW w:w="5720" w:type="dxa"/>
            <w:gridSpan w:val="3"/>
            <w:shd w:val="clear" w:color="auto" w:fill="E6EAF6" w:themeFill="background1"/>
          </w:tcPr>
          <w:p w14:paraId="7C57758F" w14:textId="037472E6" w:rsidR="00457250" w:rsidRPr="003D6471" w:rsidRDefault="00457250" w:rsidP="00B464C4">
            <w:pPr>
              <w:rPr>
                <w:bCs/>
              </w:rPr>
            </w:pPr>
            <w:r w:rsidRPr="003D6471">
              <w:rPr>
                <w:bCs/>
              </w:rPr>
              <w:t>Measures of performance</w:t>
            </w:r>
          </w:p>
        </w:tc>
      </w:tr>
      <w:tr w:rsidR="00457250" w:rsidRPr="003D6471" w14:paraId="17CEBF01" w14:textId="3514C884" w:rsidTr="0072775C">
        <w:tc>
          <w:tcPr>
            <w:tcW w:w="1555" w:type="dxa"/>
          </w:tcPr>
          <w:p w14:paraId="3FFD6B5C" w14:textId="77777777" w:rsidR="00457250" w:rsidRPr="003D6471" w:rsidRDefault="00457250" w:rsidP="00B464C4">
            <w:pPr>
              <w:rPr>
                <w:bCs/>
              </w:rPr>
            </w:pPr>
            <w:r w:rsidRPr="003D6471">
              <w:rPr>
                <w:bCs/>
              </w:rPr>
              <w:t>1</w:t>
            </w:r>
          </w:p>
        </w:tc>
        <w:tc>
          <w:tcPr>
            <w:tcW w:w="6436" w:type="dxa"/>
            <w:gridSpan w:val="3"/>
          </w:tcPr>
          <w:p w14:paraId="780C7F43" w14:textId="6DF9762D" w:rsidR="00457250" w:rsidRPr="00F509F8" w:rsidRDefault="00457250" w:rsidP="007A732B">
            <w:pPr>
              <w:pStyle w:val="Caption"/>
            </w:pPr>
            <w:r w:rsidRPr="00F509F8">
              <w:t xml:space="preserve">&lt;Insert the objectives to be achieved based on </w:t>
            </w:r>
            <w:r>
              <w:t>project overview</w:t>
            </w:r>
          </w:p>
        </w:tc>
        <w:tc>
          <w:tcPr>
            <w:tcW w:w="5720" w:type="dxa"/>
            <w:gridSpan w:val="3"/>
          </w:tcPr>
          <w:p w14:paraId="795D4B23" w14:textId="0CE5C77E" w:rsidR="00457250" w:rsidRPr="00F509F8" w:rsidRDefault="00457250" w:rsidP="007A732B">
            <w:pPr>
              <w:pStyle w:val="Caption"/>
            </w:pPr>
            <w:r w:rsidRPr="00F509F8">
              <w:t xml:space="preserve">&lt;Insert measurements used to assess whether objectives have been successfully achieved. </w:t>
            </w:r>
          </w:p>
        </w:tc>
      </w:tr>
      <w:tr w:rsidR="00457250" w:rsidRPr="003D6471" w14:paraId="71B7B937" w14:textId="2854E837" w:rsidTr="0072775C">
        <w:tc>
          <w:tcPr>
            <w:tcW w:w="1555" w:type="dxa"/>
          </w:tcPr>
          <w:p w14:paraId="71825689" w14:textId="77777777" w:rsidR="00457250" w:rsidRPr="003D6471" w:rsidRDefault="00457250" w:rsidP="00B464C4">
            <w:pPr>
              <w:rPr>
                <w:bCs/>
              </w:rPr>
            </w:pPr>
            <w:r w:rsidRPr="003D6471">
              <w:rPr>
                <w:bCs/>
              </w:rPr>
              <w:t>2</w:t>
            </w:r>
          </w:p>
        </w:tc>
        <w:tc>
          <w:tcPr>
            <w:tcW w:w="6436" w:type="dxa"/>
            <w:gridSpan w:val="3"/>
          </w:tcPr>
          <w:p w14:paraId="303EC96B" w14:textId="77777777" w:rsidR="00457250" w:rsidRPr="003D6471" w:rsidRDefault="00457250" w:rsidP="00B464C4"/>
        </w:tc>
        <w:tc>
          <w:tcPr>
            <w:tcW w:w="5720" w:type="dxa"/>
            <w:gridSpan w:val="3"/>
          </w:tcPr>
          <w:p w14:paraId="5C5D5F12" w14:textId="77777777" w:rsidR="00457250" w:rsidRPr="003D6471" w:rsidRDefault="00457250" w:rsidP="00B464C4"/>
        </w:tc>
      </w:tr>
      <w:tr w:rsidR="00457250" w:rsidRPr="003D6471" w14:paraId="7D92E176" w14:textId="47F708AD" w:rsidTr="0072775C">
        <w:tc>
          <w:tcPr>
            <w:tcW w:w="1555" w:type="dxa"/>
          </w:tcPr>
          <w:p w14:paraId="304974AF" w14:textId="77777777" w:rsidR="00457250" w:rsidRPr="003D6471" w:rsidRDefault="00457250" w:rsidP="00B464C4">
            <w:pPr>
              <w:rPr>
                <w:bCs/>
              </w:rPr>
            </w:pPr>
            <w:r w:rsidRPr="003D6471">
              <w:rPr>
                <w:bCs/>
              </w:rPr>
              <w:t>3</w:t>
            </w:r>
          </w:p>
        </w:tc>
        <w:tc>
          <w:tcPr>
            <w:tcW w:w="6436" w:type="dxa"/>
            <w:gridSpan w:val="3"/>
          </w:tcPr>
          <w:p w14:paraId="0D0E213D" w14:textId="77777777" w:rsidR="00457250" w:rsidRPr="003D6471" w:rsidRDefault="00457250" w:rsidP="00B464C4">
            <w:pPr>
              <w:rPr>
                <w:bCs/>
              </w:rPr>
            </w:pPr>
          </w:p>
        </w:tc>
        <w:tc>
          <w:tcPr>
            <w:tcW w:w="5720" w:type="dxa"/>
            <w:gridSpan w:val="3"/>
          </w:tcPr>
          <w:p w14:paraId="6B149D73" w14:textId="77777777" w:rsidR="00457250" w:rsidRPr="003D6471" w:rsidRDefault="00457250" w:rsidP="00B464C4">
            <w:pPr>
              <w:rPr>
                <w:bCs/>
              </w:rPr>
            </w:pPr>
          </w:p>
        </w:tc>
      </w:tr>
      <w:tr w:rsidR="00457250" w:rsidRPr="003D6471" w14:paraId="69850CF5" w14:textId="5A8E1666" w:rsidTr="003126BF">
        <w:tc>
          <w:tcPr>
            <w:tcW w:w="13711" w:type="dxa"/>
            <w:gridSpan w:val="7"/>
            <w:shd w:val="clear" w:color="auto" w:fill="E6EAF6" w:themeFill="background1"/>
          </w:tcPr>
          <w:p w14:paraId="17FE3D85" w14:textId="3FD03057" w:rsidR="00457250" w:rsidRPr="009E61CF" w:rsidRDefault="00457250" w:rsidP="00B464C4">
            <w:pPr>
              <w:rPr>
                <w:b/>
              </w:rPr>
            </w:pPr>
            <w:r w:rsidRPr="009E61CF">
              <w:rPr>
                <w:b/>
              </w:rPr>
              <w:t>Plan for achieving objectives</w:t>
            </w:r>
          </w:p>
        </w:tc>
      </w:tr>
      <w:tr w:rsidR="00457250" w:rsidRPr="003D6471" w14:paraId="55C72692" w14:textId="1C757588" w:rsidTr="009E61CF">
        <w:trPr>
          <w:tblHeader/>
        </w:trPr>
        <w:tc>
          <w:tcPr>
            <w:tcW w:w="1555" w:type="dxa"/>
            <w:shd w:val="clear" w:color="auto" w:fill="E6EAF6" w:themeFill="background1"/>
          </w:tcPr>
          <w:p w14:paraId="304F0798" w14:textId="77777777" w:rsidR="00457250" w:rsidRPr="003D6471" w:rsidRDefault="00457250" w:rsidP="009E61CF">
            <w:pPr>
              <w:rPr>
                <w:rFonts w:eastAsia="Arial"/>
              </w:rPr>
            </w:pPr>
            <w:r>
              <w:t>Actions</w:t>
            </w:r>
          </w:p>
        </w:tc>
        <w:tc>
          <w:tcPr>
            <w:tcW w:w="4787" w:type="dxa"/>
            <w:shd w:val="clear" w:color="auto" w:fill="E6EAF6" w:themeFill="background1"/>
          </w:tcPr>
          <w:p w14:paraId="62E31DF8" w14:textId="77777777" w:rsidR="00457250" w:rsidRPr="003D6471" w:rsidRDefault="00457250" w:rsidP="009E61CF">
            <w:pPr>
              <w:rPr>
                <w:bCs/>
              </w:rPr>
            </w:pPr>
            <w:r w:rsidRPr="003D6471">
              <w:rPr>
                <w:bCs/>
              </w:rPr>
              <w:t>Step by Step Plan</w:t>
            </w:r>
          </w:p>
        </w:tc>
        <w:tc>
          <w:tcPr>
            <w:tcW w:w="1031" w:type="dxa"/>
            <w:shd w:val="clear" w:color="auto" w:fill="E6EAF6" w:themeFill="background1"/>
          </w:tcPr>
          <w:p w14:paraId="3E01A56F" w14:textId="77777777" w:rsidR="00457250" w:rsidRPr="003D6471" w:rsidRDefault="00457250" w:rsidP="009E61CF">
            <w:pPr>
              <w:rPr>
                <w:bCs/>
              </w:rPr>
            </w:pPr>
            <w:r w:rsidRPr="00B9724D">
              <w:t xml:space="preserve">Due </w:t>
            </w:r>
            <w:r>
              <w:t>d</w:t>
            </w:r>
            <w:r w:rsidRPr="00B9724D">
              <w:t>ate</w:t>
            </w:r>
          </w:p>
        </w:tc>
        <w:tc>
          <w:tcPr>
            <w:tcW w:w="1236" w:type="dxa"/>
            <w:gridSpan w:val="2"/>
            <w:shd w:val="clear" w:color="auto" w:fill="E6EAF6" w:themeFill="background1"/>
          </w:tcPr>
          <w:p w14:paraId="60347434" w14:textId="29A595A7" w:rsidR="00457250" w:rsidRPr="003D6471" w:rsidRDefault="00457250" w:rsidP="009E61CF">
            <w:pPr>
              <w:rPr>
                <w:bCs/>
              </w:rPr>
            </w:pPr>
            <w:r>
              <w:rPr>
                <w:bCs/>
              </w:rPr>
              <w:t>Personnel responsible</w:t>
            </w:r>
          </w:p>
        </w:tc>
        <w:tc>
          <w:tcPr>
            <w:tcW w:w="1212" w:type="dxa"/>
            <w:shd w:val="clear" w:color="auto" w:fill="E6EAF6" w:themeFill="background1"/>
          </w:tcPr>
          <w:p w14:paraId="575AE9C6" w14:textId="4EF6B0BB" w:rsidR="00457250" w:rsidRPr="003D6471" w:rsidRDefault="00457250" w:rsidP="009E61CF">
            <w:pPr>
              <w:rPr>
                <w:bCs/>
              </w:rPr>
            </w:pPr>
            <w:r>
              <w:rPr>
                <w:bCs/>
              </w:rPr>
              <w:t>Cost</w:t>
            </w:r>
          </w:p>
        </w:tc>
        <w:tc>
          <w:tcPr>
            <w:tcW w:w="3890" w:type="dxa"/>
            <w:shd w:val="clear" w:color="auto" w:fill="E6EAF6" w:themeFill="background1"/>
          </w:tcPr>
          <w:p w14:paraId="612AAB9C" w14:textId="431A7566" w:rsidR="00457250" w:rsidRDefault="00457250" w:rsidP="009E61CF">
            <w:pPr>
              <w:rPr>
                <w:bCs/>
              </w:rPr>
            </w:pPr>
            <w:r>
              <w:rPr>
                <w:bCs/>
              </w:rPr>
              <w:t>Success indicator Performance metrics</w:t>
            </w:r>
          </w:p>
        </w:tc>
      </w:tr>
      <w:tr w:rsidR="00457250" w:rsidRPr="003D6471" w14:paraId="26D53CD6" w14:textId="5ED393D1" w:rsidTr="0072775C">
        <w:trPr>
          <w:tblHeader/>
        </w:trPr>
        <w:tc>
          <w:tcPr>
            <w:tcW w:w="1555" w:type="dxa"/>
            <w:vMerge w:val="restart"/>
            <w:vAlign w:val="center"/>
          </w:tcPr>
          <w:p w14:paraId="541FA07B" w14:textId="77777777" w:rsidR="00457250" w:rsidRPr="003D6471" w:rsidRDefault="00457250" w:rsidP="00B464C4">
            <w:pPr>
              <w:rPr>
                <w:rFonts w:eastAsia="Arial"/>
              </w:rPr>
            </w:pPr>
            <w:r>
              <w:t xml:space="preserve">Insert each </w:t>
            </w:r>
            <w:r w:rsidRPr="72512713">
              <w:rPr>
                <w:rFonts w:eastAsia="Calibri Light" w:cs="Calibri Light"/>
              </w:rPr>
              <w:t>action to be performed</w:t>
            </w:r>
          </w:p>
        </w:tc>
        <w:tc>
          <w:tcPr>
            <w:tcW w:w="4787" w:type="dxa"/>
            <w:vAlign w:val="center"/>
          </w:tcPr>
          <w:p w14:paraId="5C5C68AC" w14:textId="77777777" w:rsidR="00457250" w:rsidRPr="00F509F8" w:rsidRDefault="00457250" w:rsidP="007A732B">
            <w:pPr>
              <w:pStyle w:val="Caption"/>
            </w:pPr>
            <w:r w:rsidRPr="00F509F8">
              <w:t>Break down each action into clear and ordered steps, to be taken to achieve the objective you have set.</w:t>
            </w:r>
          </w:p>
        </w:tc>
        <w:tc>
          <w:tcPr>
            <w:tcW w:w="1031" w:type="dxa"/>
          </w:tcPr>
          <w:p w14:paraId="60286E17" w14:textId="77777777" w:rsidR="00457250" w:rsidRPr="00F509F8" w:rsidRDefault="00457250" w:rsidP="007A732B">
            <w:pPr>
              <w:pStyle w:val="Caption"/>
            </w:pPr>
            <w:r w:rsidRPr="00F509F8">
              <w:t>Insert date to be complete</w:t>
            </w:r>
          </w:p>
        </w:tc>
        <w:tc>
          <w:tcPr>
            <w:tcW w:w="1236" w:type="dxa"/>
            <w:gridSpan w:val="2"/>
            <w:vAlign w:val="center"/>
          </w:tcPr>
          <w:p w14:paraId="0A145FDF" w14:textId="77777777" w:rsidR="00457250" w:rsidRPr="00F509F8" w:rsidRDefault="00457250" w:rsidP="007A732B">
            <w:pPr>
              <w:pStyle w:val="Caption"/>
            </w:pPr>
            <w:r w:rsidRPr="00F509F8">
              <w:t>Who is responsible for completion</w:t>
            </w:r>
          </w:p>
        </w:tc>
        <w:tc>
          <w:tcPr>
            <w:tcW w:w="1212" w:type="dxa"/>
            <w:vAlign w:val="center"/>
          </w:tcPr>
          <w:p w14:paraId="4AAE969F" w14:textId="77777777" w:rsidR="00457250" w:rsidRPr="00F509F8" w:rsidRDefault="00457250" w:rsidP="00B464C4">
            <w:pPr>
              <w:rPr>
                <w:i/>
                <w:iCs/>
              </w:rPr>
            </w:pPr>
          </w:p>
        </w:tc>
        <w:tc>
          <w:tcPr>
            <w:tcW w:w="3890" w:type="dxa"/>
          </w:tcPr>
          <w:p w14:paraId="75DA9336" w14:textId="77777777" w:rsidR="00457250" w:rsidRPr="00F509F8" w:rsidRDefault="00457250" w:rsidP="00B464C4">
            <w:pPr>
              <w:rPr>
                <w:i/>
                <w:iCs/>
              </w:rPr>
            </w:pPr>
          </w:p>
        </w:tc>
      </w:tr>
      <w:tr w:rsidR="00457250" w:rsidRPr="003D6471" w14:paraId="1DB80DD0" w14:textId="21711AA6" w:rsidTr="0072775C">
        <w:trPr>
          <w:tblHeader/>
        </w:trPr>
        <w:tc>
          <w:tcPr>
            <w:tcW w:w="1555" w:type="dxa"/>
            <w:vMerge/>
            <w:vAlign w:val="center"/>
          </w:tcPr>
          <w:p w14:paraId="5D8BA6DF" w14:textId="77777777" w:rsidR="00457250" w:rsidRPr="003D6471" w:rsidRDefault="00457250" w:rsidP="00B464C4"/>
        </w:tc>
        <w:tc>
          <w:tcPr>
            <w:tcW w:w="4787" w:type="dxa"/>
            <w:vAlign w:val="center"/>
          </w:tcPr>
          <w:p w14:paraId="518D9DA4" w14:textId="77777777" w:rsidR="00457250" w:rsidRPr="003D6471" w:rsidRDefault="00457250" w:rsidP="00B464C4"/>
        </w:tc>
        <w:tc>
          <w:tcPr>
            <w:tcW w:w="1031" w:type="dxa"/>
          </w:tcPr>
          <w:p w14:paraId="40E5743F" w14:textId="77777777" w:rsidR="00457250" w:rsidRPr="003D6471" w:rsidRDefault="00457250" w:rsidP="00B464C4">
            <w:r w:rsidRPr="0048338A">
              <w:t>XX/XX</w:t>
            </w:r>
          </w:p>
        </w:tc>
        <w:tc>
          <w:tcPr>
            <w:tcW w:w="1236" w:type="dxa"/>
            <w:gridSpan w:val="2"/>
            <w:vAlign w:val="center"/>
          </w:tcPr>
          <w:p w14:paraId="3DA95C4B" w14:textId="77777777" w:rsidR="00457250" w:rsidRPr="003D6471" w:rsidRDefault="00457250" w:rsidP="00B464C4"/>
        </w:tc>
        <w:tc>
          <w:tcPr>
            <w:tcW w:w="1212" w:type="dxa"/>
            <w:vAlign w:val="center"/>
          </w:tcPr>
          <w:p w14:paraId="2546870F" w14:textId="77777777" w:rsidR="00457250" w:rsidRPr="003D6471" w:rsidRDefault="00457250" w:rsidP="00B464C4"/>
        </w:tc>
        <w:tc>
          <w:tcPr>
            <w:tcW w:w="3890" w:type="dxa"/>
          </w:tcPr>
          <w:p w14:paraId="0B1808EE" w14:textId="77777777" w:rsidR="00457250" w:rsidRPr="003D6471" w:rsidRDefault="00457250" w:rsidP="00B464C4"/>
        </w:tc>
      </w:tr>
      <w:tr w:rsidR="00457250" w:rsidRPr="003D6471" w14:paraId="466B8523" w14:textId="0086C107" w:rsidTr="0072775C">
        <w:trPr>
          <w:tblHeader/>
        </w:trPr>
        <w:tc>
          <w:tcPr>
            <w:tcW w:w="1555" w:type="dxa"/>
            <w:vMerge/>
            <w:vAlign w:val="center"/>
          </w:tcPr>
          <w:p w14:paraId="38F6A35A" w14:textId="77777777" w:rsidR="00457250" w:rsidRPr="003D6471" w:rsidRDefault="00457250" w:rsidP="00B464C4"/>
        </w:tc>
        <w:tc>
          <w:tcPr>
            <w:tcW w:w="4787" w:type="dxa"/>
            <w:vAlign w:val="center"/>
          </w:tcPr>
          <w:p w14:paraId="68E595C6" w14:textId="77777777" w:rsidR="00457250" w:rsidRPr="003D6471" w:rsidRDefault="00457250" w:rsidP="00B464C4"/>
        </w:tc>
        <w:tc>
          <w:tcPr>
            <w:tcW w:w="1031" w:type="dxa"/>
          </w:tcPr>
          <w:p w14:paraId="4AAFC437" w14:textId="77777777" w:rsidR="00457250" w:rsidRPr="003D6471" w:rsidRDefault="00457250" w:rsidP="00B464C4">
            <w:r w:rsidRPr="0048338A">
              <w:t>XX/XX</w:t>
            </w:r>
          </w:p>
        </w:tc>
        <w:tc>
          <w:tcPr>
            <w:tcW w:w="1236" w:type="dxa"/>
            <w:gridSpan w:val="2"/>
            <w:vAlign w:val="center"/>
          </w:tcPr>
          <w:p w14:paraId="5407526A" w14:textId="77777777" w:rsidR="00457250" w:rsidRPr="003D6471" w:rsidRDefault="00457250" w:rsidP="00B464C4"/>
        </w:tc>
        <w:tc>
          <w:tcPr>
            <w:tcW w:w="1212" w:type="dxa"/>
            <w:vAlign w:val="center"/>
          </w:tcPr>
          <w:p w14:paraId="37F17D95" w14:textId="77777777" w:rsidR="00457250" w:rsidRPr="003D6471" w:rsidRDefault="00457250" w:rsidP="00B464C4"/>
        </w:tc>
        <w:tc>
          <w:tcPr>
            <w:tcW w:w="3890" w:type="dxa"/>
          </w:tcPr>
          <w:p w14:paraId="4CA7D47A" w14:textId="77777777" w:rsidR="00457250" w:rsidRPr="003D6471" w:rsidRDefault="00457250" w:rsidP="00B464C4"/>
        </w:tc>
      </w:tr>
      <w:tr w:rsidR="00457250" w:rsidRPr="003D6471" w14:paraId="188BA1B5" w14:textId="6AFB89CB" w:rsidTr="0072775C">
        <w:trPr>
          <w:tblHeader/>
        </w:trPr>
        <w:tc>
          <w:tcPr>
            <w:tcW w:w="1555" w:type="dxa"/>
            <w:vMerge/>
            <w:vAlign w:val="center"/>
          </w:tcPr>
          <w:p w14:paraId="25DF588C" w14:textId="77777777" w:rsidR="00457250" w:rsidRPr="003D6471" w:rsidRDefault="00457250" w:rsidP="00B464C4"/>
        </w:tc>
        <w:tc>
          <w:tcPr>
            <w:tcW w:w="4787" w:type="dxa"/>
            <w:vAlign w:val="center"/>
          </w:tcPr>
          <w:p w14:paraId="0454BB9E" w14:textId="77777777" w:rsidR="00457250" w:rsidRPr="003D6471" w:rsidRDefault="00457250" w:rsidP="00B464C4"/>
        </w:tc>
        <w:tc>
          <w:tcPr>
            <w:tcW w:w="1031" w:type="dxa"/>
          </w:tcPr>
          <w:p w14:paraId="41AE5E30" w14:textId="77777777" w:rsidR="00457250" w:rsidRPr="003D6471" w:rsidRDefault="00457250" w:rsidP="00B464C4">
            <w:r w:rsidRPr="0048338A">
              <w:t>XX/XX</w:t>
            </w:r>
          </w:p>
        </w:tc>
        <w:tc>
          <w:tcPr>
            <w:tcW w:w="1236" w:type="dxa"/>
            <w:gridSpan w:val="2"/>
            <w:vAlign w:val="center"/>
          </w:tcPr>
          <w:p w14:paraId="59601D58" w14:textId="77777777" w:rsidR="00457250" w:rsidRPr="003D6471" w:rsidRDefault="00457250" w:rsidP="00B464C4"/>
        </w:tc>
        <w:tc>
          <w:tcPr>
            <w:tcW w:w="1212" w:type="dxa"/>
            <w:vAlign w:val="center"/>
          </w:tcPr>
          <w:p w14:paraId="5752A4DD" w14:textId="77777777" w:rsidR="00457250" w:rsidRPr="003D6471" w:rsidRDefault="00457250" w:rsidP="00B464C4"/>
        </w:tc>
        <w:tc>
          <w:tcPr>
            <w:tcW w:w="3890" w:type="dxa"/>
          </w:tcPr>
          <w:p w14:paraId="4EE223FC" w14:textId="77777777" w:rsidR="00457250" w:rsidRPr="003D6471" w:rsidRDefault="00457250" w:rsidP="00B464C4"/>
        </w:tc>
      </w:tr>
      <w:tr w:rsidR="00457250" w:rsidRPr="003D6471" w14:paraId="3745E3DB" w14:textId="7519A90C" w:rsidTr="0072775C">
        <w:trPr>
          <w:tblHeader/>
        </w:trPr>
        <w:tc>
          <w:tcPr>
            <w:tcW w:w="1555" w:type="dxa"/>
            <w:vMerge/>
            <w:vAlign w:val="center"/>
          </w:tcPr>
          <w:p w14:paraId="3FC7540D" w14:textId="77777777" w:rsidR="00457250" w:rsidRPr="003D6471" w:rsidRDefault="00457250" w:rsidP="00B464C4"/>
        </w:tc>
        <w:tc>
          <w:tcPr>
            <w:tcW w:w="4787" w:type="dxa"/>
            <w:vAlign w:val="center"/>
          </w:tcPr>
          <w:p w14:paraId="5CF05282" w14:textId="77777777" w:rsidR="00457250" w:rsidRPr="003D6471" w:rsidRDefault="00457250" w:rsidP="00B464C4"/>
        </w:tc>
        <w:tc>
          <w:tcPr>
            <w:tcW w:w="1031" w:type="dxa"/>
          </w:tcPr>
          <w:p w14:paraId="0A9A32A0" w14:textId="77777777" w:rsidR="00457250" w:rsidRPr="003D6471" w:rsidRDefault="00457250" w:rsidP="00B464C4">
            <w:r w:rsidRPr="00EF722B">
              <w:t>XX/XX</w:t>
            </w:r>
          </w:p>
        </w:tc>
        <w:tc>
          <w:tcPr>
            <w:tcW w:w="1236" w:type="dxa"/>
            <w:gridSpan w:val="2"/>
            <w:vAlign w:val="center"/>
          </w:tcPr>
          <w:p w14:paraId="5894DF18" w14:textId="77777777" w:rsidR="00457250" w:rsidRPr="003D6471" w:rsidRDefault="00457250" w:rsidP="00B464C4"/>
        </w:tc>
        <w:tc>
          <w:tcPr>
            <w:tcW w:w="1212" w:type="dxa"/>
            <w:vAlign w:val="center"/>
          </w:tcPr>
          <w:p w14:paraId="623F73AF" w14:textId="77777777" w:rsidR="00457250" w:rsidRPr="003D6471" w:rsidRDefault="00457250" w:rsidP="00B464C4"/>
        </w:tc>
        <w:tc>
          <w:tcPr>
            <w:tcW w:w="3890" w:type="dxa"/>
          </w:tcPr>
          <w:p w14:paraId="74771FA7" w14:textId="77777777" w:rsidR="00457250" w:rsidRPr="003D6471" w:rsidRDefault="00457250" w:rsidP="00B464C4"/>
        </w:tc>
      </w:tr>
      <w:tr w:rsidR="00457250" w:rsidRPr="003D6471" w14:paraId="5864100F" w14:textId="6D651925" w:rsidTr="0072775C">
        <w:trPr>
          <w:tblHeader/>
        </w:trPr>
        <w:tc>
          <w:tcPr>
            <w:tcW w:w="1555" w:type="dxa"/>
            <w:vMerge w:val="restart"/>
          </w:tcPr>
          <w:p w14:paraId="0F4315E3" w14:textId="77777777" w:rsidR="00457250" w:rsidRPr="003D6471" w:rsidRDefault="00457250" w:rsidP="00B464C4"/>
        </w:tc>
        <w:tc>
          <w:tcPr>
            <w:tcW w:w="4787" w:type="dxa"/>
            <w:vAlign w:val="center"/>
          </w:tcPr>
          <w:p w14:paraId="1BAB6A54" w14:textId="77777777" w:rsidR="00457250" w:rsidRPr="003D6471" w:rsidRDefault="00457250" w:rsidP="00B464C4"/>
        </w:tc>
        <w:tc>
          <w:tcPr>
            <w:tcW w:w="1031" w:type="dxa"/>
          </w:tcPr>
          <w:p w14:paraId="1A1AC939" w14:textId="77777777" w:rsidR="00457250" w:rsidRPr="003D6471" w:rsidRDefault="00457250" w:rsidP="00B464C4">
            <w:r w:rsidRPr="00EF722B">
              <w:t>XX/XX</w:t>
            </w:r>
          </w:p>
        </w:tc>
        <w:tc>
          <w:tcPr>
            <w:tcW w:w="1236" w:type="dxa"/>
            <w:gridSpan w:val="2"/>
            <w:vAlign w:val="center"/>
          </w:tcPr>
          <w:p w14:paraId="10A645BC" w14:textId="77777777" w:rsidR="00457250" w:rsidRPr="003D6471" w:rsidRDefault="00457250" w:rsidP="00B464C4"/>
        </w:tc>
        <w:tc>
          <w:tcPr>
            <w:tcW w:w="1212" w:type="dxa"/>
            <w:vAlign w:val="center"/>
          </w:tcPr>
          <w:p w14:paraId="55CDEF59" w14:textId="77777777" w:rsidR="00457250" w:rsidRPr="003D6471" w:rsidRDefault="00457250" w:rsidP="00B464C4"/>
        </w:tc>
        <w:tc>
          <w:tcPr>
            <w:tcW w:w="3890" w:type="dxa"/>
          </w:tcPr>
          <w:p w14:paraId="5A828C69" w14:textId="77777777" w:rsidR="00457250" w:rsidRPr="003D6471" w:rsidRDefault="00457250" w:rsidP="00B464C4"/>
        </w:tc>
      </w:tr>
      <w:tr w:rsidR="00457250" w:rsidRPr="003D6471" w14:paraId="77F8321B" w14:textId="400419F8" w:rsidTr="0072775C">
        <w:trPr>
          <w:tblHeader/>
        </w:trPr>
        <w:tc>
          <w:tcPr>
            <w:tcW w:w="1555" w:type="dxa"/>
            <w:vMerge/>
            <w:vAlign w:val="center"/>
          </w:tcPr>
          <w:p w14:paraId="11C8EA6A" w14:textId="77777777" w:rsidR="00457250" w:rsidRPr="003D6471" w:rsidRDefault="00457250" w:rsidP="00B464C4"/>
        </w:tc>
        <w:tc>
          <w:tcPr>
            <w:tcW w:w="4787" w:type="dxa"/>
            <w:vAlign w:val="center"/>
          </w:tcPr>
          <w:p w14:paraId="63D5AB9D" w14:textId="77777777" w:rsidR="00457250" w:rsidRPr="003D6471" w:rsidRDefault="00457250" w:rsidP="00B464C4"/>
        </w:tc>
        <w:tc>
          <w:tcPr>
            <w:tcW w:w="1031" w:type="dxa"/>
          </w:tcPr>
          <w:p w14:paraId="17258E57" w14:textId="77777777" w:rsidR="00457250" w:rsidRPr="003D6471" w:rsidRDefault="00457250" w:rsidP="00B464C4">
            <w:r w:rsidRPr="00EF722B">
              <w:t>XX/XX</w:t>
            </w:r>
          </w:p>
        </w:tc>
        <w:tc>
          <w:tcPr>
            <w:tcW w:w="1236" w:type="dxa"/>
            <w:gridSpan w:val="2"/>
          </w:tcPr>
          <w:p w14:paraId="16D24D17" w14:textId="77777777" w:rsidR="00457250" w:rsidRPr="003D6471" w:rsidRDefault="00457250" w:rsidP="00B464C4"/>
        </w:tc>
        <w:tc>
          <w:tcPr>
            <w:tcW w:w="1212" w:type="dxa"/>
          </w:tcPr>
          <w:p w14:paraId="1CE428A6" w14:textId="77777777" w:rsidR="00457250" w:rsidRPr="003D6471" w:rsidRDefault="00457250" w:rsidP="00B464C4"/>
        </w:tc>
        <w:tc>
          <w:tcPr>
            <w:tcW w:w="3890" w:type="dxa"/>
          </w:tcPr>
          <w:p w14:paraId="786502FA" w14:textId="77777777" w:rsidR="00457250" w:rsidRPr="003D6471" w:rsidRDefault="00457250" w:rsidP="00B464C4"/>
        </w:tc>
      </w:tr>
      <w:tr w:rsidR="00457250" w:rsidRPr="003D6471" w14:paraId="0EAFECCF" w14:textId="264984BB" w:rsidTr="0072775C">
        <w:trPr>
          <w:tblHeader/>
        </w:trPr>
        <w:tc>
          <w:tcPr>
            <w:tcW w:w="1555" w:type="dxa"/>
            <w:vMerge/>
            <w:vAlign w:val="center"/>
          </w:tcPr>
          <w:p w14:paraId="07A732CB" w14:textId="77777777" w:rsidR="00457250" w:rsidRPr="003D6471" w:rsidRDefault="00457250" w:rsidP="00B464C4"/>
        </w:tc>
        <w:tc>
          <w:tcPr>
            <w:tcW w:w="4787" w:type="dxa"/>
            <w:vAlign w:val="center"/>
          </w:tcPr>
          <w:p w14:paraId="34544853" w14:textId="77777777" w:rsidR="00457250" w:rsidRPr="003D6471" w:rsidRDefault="00457250" w:rsidP="00B464C4"/>
        </w:tc>
        <w:tc>
          <w:tcPr>
            <w:tcW w:w="1031" w:type="dxa"/>
          </w:tcPr>
          <w:p w14:paraId="206762EF" w14:textId="77777777" w:rsidR="00457250" w:rsidRPr="003D6471" w:rsidRDefault="00457250" w:rsidP="00B464C4">
            <w:r w:rsidRPr="00EF722B">
              <w:t>XX/XX</w:t>
            </w:r>
          </w:p>
        </w:tc>
        <w:tc>
          <w:tcPr>
            <w:tcW w:w="1236" w:type="dxa"/>
            <w:gridSpan w:val="2"/>
          </w:tcPr>
          <w:p w14:paraId="394B28F1" w14:textId="77777777" w:rsidR="00457250" w:rsidRPr="003D6471" w:rsidRDefault="00457250" w:rsidP="00B464C4"/>
        </w:tc>
        <w:tc>
          <w:tcPr>
            <w:tcW w:w="1212" w:type="dxa"/>
          </w:tcPr>
          <w:p w14:paraId="136E6F49" w14:textId="77777777" w:rsidR="00457250" w:rsidRPr="003D6471" w:rsidRDefault="00457250" w:rsidP="00B464C4"/>
        </w:tc>
        <w:tc>
          <w:tcPr>
            <w:tcW w:w="3890" w:type="dxa"/>
          </w:tcPr>
          <w:p w14:paraId="6D75BD97" w14:textId="77777777" w:rsidR="00457250" w:rsidRPr="003D6471" w:rsidRDefault="00457250" w:rsidP="00B464C4"/>
        </w:tc>
      </w:tr>
      <w:tr w:rsidR="00457250" w:rsidRPr="003D6471" w14:paraId="37264225" w14:textId="0AE81232" w:rsidTr="0072775C">
        <w:trPr>
          <w:tblHeader/>
        </w:trPr>
        <w:tc>
          <w:tcPr>
            <w:tcW w:w="1555" w:type="dxa"/>
            <w:vMerge/>
            <w:vAlign w:val="center"/>
          </w:tcPr>
          <w:p w14:paraId="0E1C77E6" w14:textId="77777777" w:rsidR="00457250" w:rsidRPr="003D6471" w:rsidRDefault="00457250" w:rsidP="00B464C4"/>
        </w:tc>
        <w:tc>
          <w:tcPr>
            <w:tcW w:w="4787" w:type="dxa"/>
            <w:vAlign w:val="center"/>
          </w:tcPr>
          <w:p w14:paraId="75307CF5" w14:textId="77777777" w:rsidR="00457250" w:rsidRPr="003D6471" w:rsidRDefault="00457250" w:rsidP="00B464C4"/>
        </w:tc>
        <w:tc>
          <w:tcPr>
            <w:tcW w:w="1031" w:type="dxa"/>
          </w:tcPr>
          <w:p w14:paraId="6036AB01" w14:textId="77777777" w:rsidR="00457250" w:rsidRPr="003D6471" w:rsidRDefault="00457250" w:rsidP="00B464C4">
            <w:r w:rsidRPr="00EF722B">
              <w:t>XX/XX</w:t>
            </w:r>
          </w:p>
        </w:tc>
        <w:tc>
          <w:tcPr>
            <w:tcW w:w="1236" w:type="dxa"/>
            <w:gridSpan w:val="2"/>
          </w:tcPr>
          <w:p w14:paraId="2C4B23B3" w14:textId="77777777" w:rsidR="00457250" w:rsidRPr="003D6471" w:rsidRDefault="00457250" w:rsidP="00B464C4"/>
        </w:tc>
        <w:tc>
          <w:tcPr>
            <w:tcW w:w="1212" w:type="dxa"/>
          </w:tcPr>
          <w:p w14:paraId="59A557CD" w14:textId="77777777" w:rsidR="00457250" w:rsidRPr="003D6471" w:rsidRDefault="00457250" w:rsidP="00B464C4"/>
        </w:tc>
        <w:tc>
          <w:tcPr>
            <w:tcW w:w="3890" w:type="dxa"/>
          </w:tcPr>
          <w:p w14:paraId="040EABE9" w14:textId="77777777" w:rsidR="00457250" w:rsidRPr="003D6471" w:rsidRDefault="00457250" w:rsidP="00B464C4"/>
        </w:tc>
      </w:tr>
      <w:tr w:rsidR="00457250" w:rsidRPr="003D6471" w14:paraId="6306D3A6" w14:textId="10A13B3A" w:rsidTr="0072775C">
        <w:trPr>
          <w:tblHeader/>
        </w:trPr>
        <w:tc>
          <w:tcPr>
            <w:tcW w:w="1555" w:type="dxa"/>
          </w:tcPr>
          <w:p w14:paraId="51C443C8" w14:textId="77777777" w:rsidR="00457250" w:rsidRPr="003D6471" w:rsidRDefault="00457250" w:rsidP="00B464C4">
            <w:r>
              <w:t>Approval:</w:t>
            </w:r>
          </w:p>
        </w:tc>
        <w:tc>
          <w:tcPr>
            <w:tcW w:w="5818" w:type="dxa"/>
            <w:gridSpan w:val="2"/>
          </w:tcPr>
          <w:p w14:paraId="71692E4A" w14:textId="77777777" w:rsidR="00457250" w:rsidRPr="003D6471" w:rsidRDefault="00457250" w:rsidP="00B464C4">
            <w:r>
              <w:t>Name:</w:t>
            </w:r>
          </w:p>
        </w:tc>
        <w:tc>
          <w:tcPr>
            <w:tcW w:w="1236" w:type="dxa"/>
            <w:gridSpan w:val="2"/>
          </w:tcPr>
          <w:p w14:paraId="6B21B688" w14:textId="77777777" w:rsidR="00457250" w:rsidRPr="003D6471" w:rsidRDefault="00457250" w:rsidP="00B464C4">
            <w:r w:rsidRPr="003D6471">
              <w:t>XX/XX</w:t>
            </w:r>
          </w:p>
        </w:tc>
        <w:tc>
          <w:tcPr>
            <w:tcW w:w="1212" w:type="dxa"/>
          </w:tcPr>
          <w:p w14:paraId="07645DBF" w14:textId="77777777" w:rsidR="00457250" w:rsidRDefault="00457250" w:rsidP="00B464C4">
            <w:r>
              <w:t>Signature:</w:t>
            </w:r>
          </w:p>
          <w:p w14:paraId="306D0FE0" w14:textId="77777777" w:rsidR="00457250" w:rsidRPr="003D6471" w:rsidRDefault="00457250" w:rsidP="00B464C4"/>
        </w:tc>
        <w:tc>
          <w:tcPr>
            <w:tcW w:w="3890" w:type="dxa"/>
          </w:tcPr>
          <w:p w14:paraId="1469D01A" w14:textId="77777777" w:rsidR="00457250" w:rsidRDefault="00457250" w:rsidP="00B464C4"/>
        </w:tc>
      </w:tr>
    </w:tbl>
    <w:p w14:paraId="50DCA876" w14:textId="3C379055" w:rsidR="00D771AE" w:rsidRPr="00D771AE" w:rsidRDefault="00D771AE" w:rsidP="00D771AE"/>
    <w:p w14:paraId="3AA8E213" w14:textId="7BF5BA88" w:rsidR="00D771AE" w:rsidRPr="00D771AE" w:rsidRDefault="00D771AE" w:rsidP="00D771AE"/>
    <w:p w14:paraId="1D01E620" w14:textId="6CE610B2" w:rsidR="00D771AE" w:rsidRDefault="00D771AE" w:rsidP="00D771AE"/>
    <w:p w14:paraId="511B69E9" w14:textId="23BAE331" w:rsidR="00D771AE" w:rsidRPr="00D771AE" w:rsidRDefault="00D771AE" w:rsidP="00D771AE">
      <w:pPr>
        <w:tabs>
          <w:tab w:val="left" w:pos="2640"/>
        </w:tabs>
      </w:pPr>
      <w:r>
        <w:tab/>
      </w:r>
    </w:p>
    <w:sectPr w:rsidR="00D771AE" w:rsidRPr="00D771AE" w:rsidSect="00781C1C">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0CEEEFE8" w:rsidR="00CB4ED2" w:rsidRPr="00615C43" w:rsidRDefault="00F67C57" w:rsidP="007A732B">
    <w:pPr>
      <w:tabs>
        <w:tab w:val="right" w:pos="13750"/>
      </w:tabs>
      <w:spacing w:before="0" w:after="100" w:afterAutospacing="1"/>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658240" behindDoc="1" locked="0" layoutInCell="1" allowOverlap="1" wp14:anchorId="1CC4CE42" wp14:editId="26BEF617">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03ACB4" id="Rectangle 4" o:spid="_x0000_s1026" style="position:absolute;margin-left:0;margin-top:558pt;width:843pt;height:51.85pt;z-index:-251658240;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6192" behindDoc="1" locked="0" layoutInCell="1" allowOverlap="1" wp14:anchorId="2FE55D66" wp14:editId="06F3AADF">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1475FA" id="Rectangle 7" o:spid="_x0000_s1026" style="position:absolute;margin-left:-84.05pt;margin-top:795.9pt;width:612.85pt;height:49.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 xml:space="preserve">MPower108 </w:t>
    </w:r>
    <w:r w:rsidR="00457250">
      <w:rPr>
        <w:noProof/>
        <w:color w:val="000000" w:themeColor="text1"/>
        <w:sz w:val="16"/>
        <w:szCs w:val="16"/>
        <w:lang w:eastAsia="en-AU"/>
      </w:rPr>
      <w:t>Project a</w:t>
    </w:r>
    <w:r w:rsidR="003E5137">
      <w:rPr>
        <w:noProof/>
        <w:color w:val="000000" w:themeColor="text1"/>
        <w:sz w:val="16"/>
        <w:szCs w:val="16"/>
        <w:lang w:eastAsia="en-AU"/>
      </w:rPr>
      <w:t>ction plan template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7A732B">
      <w:rPr>
        <w:b/>
        <w:color w:val="000000" w:themeColor="text1"/>
        <w:sz w:val="16"/>
        <w:szCs w:val="16"/>
      </w:rPr>
      <w:fldChar w:fldCharType="begin"/>
    </w:r>
    <w:r w:rsidR="00CB4ED2" w:rsidRPr="007A732B">
      <w:rPr>
        <w:b/>
        <w:color w:val="000000" w:themeColor="text1"/>
        <w:sz w:val="16"/>
        <w:szCs w:val="16"/>
      </w:rPr>
      <w:instrText xml:space="preserve"> PAGE   \* MERGEFORMAT </w:instrText>
    </w:r>
    <w:r w:rsidR="00CB4ED2" w:rsidRPr="007A732B">
      <w:rPr>
        <w:b/>
        <w:color w:val="000000" w:themeColor="text1"/>
        <w:sz w:val="16"/>
        <w:szCs w:val="16"/>
      </w:rPr>
      <w:fldChar w:fldCharType="separate"/>
    </w:r>
    <w:r w:rsidR="0046323B" w:rsidRPr="007A732B">
      <w:rPr>
        <w:b/>
        <w:noProof/>
        <w:color w:val="000000" w:themeColor="text1"/>
        <w:sz w:val="16"/>
        <w:szCs w:val="16"/>
      </w:rPr>
      <w:t>9</w:t>
    </w:r>
    <w:r w:rsidR="00CB4ED2" w:rsidRPr="007A732B">
      <w:rPr>
        <w:b/>
        <w:color w:val="000000" w:themeColor="text1"/>
        <w:sz w:val="16"/>
        <w:szCs w:val="16"/>
      </w:rPr>
      <w:fldChar w:fldCharType="end"/>
    </w:r>
    <w:r w:rsidR="00CB4ED2" w:rsidRPr="00615C43">
      <w:rPr>
        <w:color w:val="000000" w:themeColor="text1"/>
        <w:sz w:val="16"/>
        <w:szCs w:val="16"/>
      </w:rPr>
      <w:t xml:space="preserve"> of </w:t>
    </w:r>
    <w:r w:rsidR="00CB4ED2" w:rsidRPr="007A732B">
      <w:rPr>
        <w:b/>
        <w:color w:val="000000" w:themeColor="text1"/>
        <w:sz w:val="16"/>
        <w:szCs w:val="16"/>
      </w:rPr>
      <w:fldChar w:fldCharType="begin"/>
    </w:r>
    <w:r w:rsidR="00CB4ED2" w:rsidRPr="007A732B">
      <w:rPr>
        <w:b/>
        <w:color w:val="000000" w:themeColor="text1"/>
        <w:sz w:val="16"/>
        <w:szCs w:val="16"/>
      </w:rPr>
      <w:instrText xml:space="preserve"> NUMPAGES   \* MERGEFORMAT </w:instrText>
    </w:r>
    <w:r w:rsidR="00CB4ED2" w:rsidRPr="007A732B">
      <w:rPr>
        <w:b/>
        <w:color w:val="000000" w:themeColor="text1"/>
        <w:sz w:val="16"/>
        <w:szCs w:val="16"/>
      </w:rPr>
      <w:fldChar w:fldCharType="separate"/>
    </w:r>
    <w:r w:rsidR="0046323B" w:rsidRPr="007A732B">
      <w:rPr>
        <w:b/>
        <w:noProof/>
        <w:color w:val="000000" w:themeColor="text1"/>
        <w:sz w:val="16"/>
        <w:szCs w:val="16"/>
      </w:rPr>
      <w:t>9</w:t>
    </w:r>
    <w:r w:rsidR="00CB4ED2" w:rsidRPr="007A732B">
      <w:rPr>
        <w:b/>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96B74A">
          <wp:extent cx="990600" cy="362755"/>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891" cy="367256"/>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76.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53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5B57"/>
    <w:rsid w:val="000B098F"/>
    <w:rsid w:val="000B158B"/>
    <w:rsid w:val="000B3CCC"/>
    <w:rsid w:val="000C1D10"/>
    <w:rsid w:val="000E2301"/>
    <w:rsid w:val="000F640E"/>
    <w:rsid w:val="001008C3"/>
    <w:rsid w:val="00110297"/>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3446"/>
    <w:rsid w:val="002064C8"/>
    <w:rsid w:val="00232F16"/>
    <w:rsid w:val="00234AC2"/>
    <w:rsid w:val="002458AA"/>
    <w:rsid w:val="00245E47"/>
    <w:rsid w:val="002636A8"/>
    <w:rsid w:val="002722F0"/>
    <w:rsid w:val="002760A1"/>
    <w:rsid w:val="002A0D28"/>
    <w:rsid w:val="002A5233"/>
    <w:rsid w:val="002B795B"/>
    <w:rsid w:val="002C07F5"/>
    <w:rsid w:val="002C4863"/>
    <w:rsid w:val="002C4D38"/>
    <w:rsid w:val="00310ABF"/>
    <w:rsid w:val="003126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E0188"/>
    <w:rsid w:val="003E5137"/>
    <w:rsid w:val="003F36BD"/>
    <w:rsid w:val="00406468"/>
    <w:rsid w:val="00407A2A"/>
    <w:rsid w:val="00423CC9"/>
    <w:rsid w:val="00432DFC"/>
    <w:rsid w:val="00436952"/>
    <w:rsid w:val="00437752"/>
    <w:rsid w:val="0044289D"/>
    <w:rsid w:val="00447246"/>
    <w:rsid w:val="00447B26"/>
    <w:rsid w:val="00457250"/>
    <w:rsid w:val="00462334"/>
    <w:rsid w:val="0046323B"/>
    <w:rsid w:val="004722D5"/>
    <w:rsid w:val="004751A9"/>
    <w:rsid w:val="004876ED"/>
    <w:rsid w:val="004A09A8"/>
    <w:rsid w:val="004B00A6"/>
    <w:rsid w:val="004B2E61"/>
    <w:rsid w:val="004F795E"/>
    <w:rsid w:val="00501997"/>
    <w:rsid w:val="00510BBC"/>
    <w:rsid w:val="00522D54"/>
    <w:rsid w:val="005244F0"/>
    <w:rsid w:val="005447BD"/>
    <w:rsid w:val="00553FFF"/>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496"/>
    <w:rsid w:val="006C7465"/>
    <w:rsid w:val="006C7F04"/>
    <w:rsid w:val="006D13F8"/>
    <w:rsid w:val="006E3642"/>
    <w:rsid w:val="006E4285"/>
    <w:rsid w:val="006F018D"/>
    <w:rsid w:val="00724660"/>
    <w:rsid w:val="0072775C"/>
    <w:rsid w:val="0073433D"/>
    <w:rsid w:val="00741502"/>
    <w:rsid w:val="00767732"/>
    <w:rsid w:val="00777798"/>
    <w:rsid w:val="007813D3"/>
    <w:rsid w:val="00781C1C"/>
    <w:rsid w:val="00797B9B"/>
    <w:rsid w:val="007A4B14"/>
    <w:rsid w:val="007A732B"/>
    <w:rsid w:val="007B0E99"/>
    <w:rsid w:val="007B62C0"/>
    <w:rsid w:val="007C593C"/>
    <w:rsid w:val="007C6921"/>
    <w:rsid w:val="007D0B18"/>
    <w:rsid w:val="007D7E82"/>
    <w:rsid w:val="007E6E53"/>
    <w:rsid w:val="008005C6"/>
    <w:rsid w:val="00804A99"/>
    <w:rsid w:val="00817639"/>
    <w:rsid w:val="008229B0"/>
    <w:rsid w:val="00823A65"/>
    <w:rsid w:val="008427B8"/>
    <w:rsid w:val="008466AF"/>
    <w:rsid w:val="00855A8C"/>
    <w:rsid w:val="0086240F"/>
    <w:rsid w:val="0086497B"/>
    <w:rsid w:val="00876E18"/>
    <w:rsid w:val="0089277F"/>
    <w:rsid w:val="008942D6"/>
    <w:rsid w:val="00906D83"/>
    <w:rsid w:val="00915C3C"/>
    <w:rsid w:val="00917056"/>
    <w:rsid w:val="0092255F"/>
    <w:rsid w:val="00947D01"/>
    <w:rsid w:val="009537E1"/>
    <w:rsid w:val="00977FE7"/>
    <w:rsid w:val="0099279B"/>
    <w:rsid w:val="009D3889"/>
    <w:rsid w:val="009E072F"/>
    <w:rsid w:val="009E569F"/>
    <w:rsid w:val="009E61CF"/>
    <w:rsid w:val="009F29E6"/>
    <w:rsid w:val="00A220EE"/>
    <w:rsid w:val="00A236A1"/>
    <w:rsid w:val="00A51E59"/>
    <w:rsid w:val="00A65DC4"/>
    <w:rsid w:val="00AA7862"/>
    <w:rsid w:val="00AB52B6"/>
    <w:rsid w:val="00AC3D36"/>
    <w:rsid w:val="00AC7A0E"/>
    <w:rsid w:val="00AD40E9"/>
    <w:rsid w:val="00AE5B9B"/>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45E92"/>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616C"/>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5361"/>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781C1C"/>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781C1C"/>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2.xml><?xml version="1.0" encoding="utf-8"?>
<ds:datastoreItem xmlns:ds="http://schemas.openxmlformats.org/officeDocument/2006/customXml" ds:itemID="{47E6383F-6F66-45D4-B588-C69A0750FE00}">
  <ds:schemaRef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2006/metadata/properties"/>
    <ds:schemaRef ds:uri="http://schemas.microsoft.com/office/infopath/2007/PartnerControls"/>
    <ds:schemaRef ds:uri="http://purl.org/dc/terms/"/>
    <ds:schemaRef ds:uri="8d123187-21fe-47d9-bb38-a24fa2382a13"/>
    <ds:schemaRef ds:uri="23712732-1a11-42b5-ab16-3cafd502a338"/>
    <ds:schemaRef ds:uri="http://purl.org/dc/dcmitype/"/>
  </ds:schemaRefs>
</ds:datastoreItem>
</file>

<file path=customXml/itemProps3.xml><?xml version="1.0" encoding="utf-8"?>
<ds:datastoreItem xmlns:ds="http://schemas.openxmlformats.org/officeDocument/2006/customXml" ds:itemID="{9541E5DC-E625-408E-BBE6-D0A42A34812A}"/>
</file>

<file path=customXml/itemProps4.xml><?xml version="1.0" encoding="utf-8"?>
<ds:datastoreItem xmlns:ds="http://schemas.openxmlformats.org/officeDocument/2006/customXml" ds:itemID="{4443F1DE-B72C-4469-BD4B-8C2BE5DC80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14</TotalTime>
  <Pages>3</Pages>
  <Words>563</Words>
  <Characters>3210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Policy and Procedures Register</vt:lpstr>
    </vt:vector>
  </TitlesOfParts>
  <Company/>
  <LinksUpToDate>false</LinksUpToDate>
  <CharactersWithSpaces>3766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Project action plan template</dc:title>
  <dc:subject/>
  <dc:creator>Bec Colwell</dc:creator>
  <cp:keywords>Assessment support document</cp:keywords>
  <dc:description>UNEP Pty Limited</dc:description>
  <cp:lastModifiedBy>Sally Bush</cp:lastModifiedBy>
  <cp:revision>9</cp:revision>
  <dcterms:created xsi:type="dcterms:W3CDTF">2022-07-11T05:02:00Z</dcterms:created>
  <dcterms:modified xsi:type="dcterms:W3CDTF">2023-07-06T05:11:00Z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